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C5A2C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Adam de MIRFELD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fl.1416)</w:t>
      </w:r>
    </w:p>
    <w:p w14:paraId="53AC4A8F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</w:p>
    <w:p w14:paraId="13B54477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</w:p>
    <w:p w14:paraId="2C104E04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1416</w:t>
      </w:r>
      <w:r>
        <w:rPr>
          <w:rFonts w:cs="Times New Roman"/>
          <w:szCs w:val="24"/>
          <w:lang w:val="en-GB"/>
        </w:rPr>
        <w:tab/>
        <w:t xml:space="preserve">He made a plaint of trespass in a quarry and taking stone against </w:t>
      </w:r>
      <w:proofErr w:type="gramStart"/>
      <w:r>
        <w:rPr>
          <w:rFonts w:cs="Times New Roman"/>
          <w:szCs w:val="24"/>
          <w:lang w:val="en-GB"/>
        </w:rPr>
        <w:t>Thomas</w:t>
      </w:r>
      <w:proofErr w:type="gramEnd"/>
    </w:p>
    <w:p w14:paraId="088DBF8E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Norton of </w:t>
      </w:r>
      <w:proofErr w:type="spellStart"/>
      <w:r>
        <w:rPr>
          <w:rFonts w:cs="Times New Roman"/>
          <w:szCs w:val="24"/>
          <w:lang w:val="en-GB"/>
        </w:rPr>
        <w:t>Carcroft</w:t>
      </w:r>
      <w:proofErr w:type="spellEnd"/>
      <w:r>
        <w:rPr>
          <w:rFonts w:cs="Times New Roman"/>
          <w:szCs w:val="24"/>
          <w:lang w:val="en-GB"/>
        </w:rPr>
        <w:t>, Yorkshire(q.v.), and five others.</w:t>
      </w:r>
    </w:p>
    <w:p w14:paraId="40FA64BB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41243C">
          <w:rPr>
            <w:rStyle w:val="Hyperlink"/>
            <w:rFonts w:cs="Times New Roman"/>
            <w:szCs w:val="24"/>
            <w:lang w:val="en-GB"/>
          </w:rPr>
          <w:t>https://waalt.uh.edu/index.php/CP40/621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0F731F9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</w:p>
    <w:p w14:paraId="064507B6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</w:p>
    <w:p w14:paraId="214573F6" w14:textId="77777777" w:rsidR="00017387" w:rsidRDefault="00017387" w:rsidP="0001738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14 March 2024</w:t>
      </w:r>
    </w:p>
    <w:p w14:paraId="5E5CAB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C4F8" w14:textId="77777777" w:rsidR="00017387" w:rsidRDefault="00017387" w:rsidP="009139A6">
      <w:r>
        <w:separator/>
      </w:r>
    </w:p>
  </w:endnote>
  <w:endnote w:type="continuationSeparator" w:id="0">
    <w:p w14:paraId="29A44FFA" w14:textId="77777777" w:rsidR="00017387" w:rsidRDefault="000173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D1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73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DE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0E31" w14:textId="77777777" w:rsidR="00017387" w:rsidRDefault="00017387" w:rsidP="009139A6">
      <w:r>
        <w:separator/>
      </w:r>
    </w:p>
  </w:footnote>
  <w:footnote w:type="continuationSeparator" w:id="0">
    <w:p w14:paraId="59B2D70C" w14:textId="77777777" w:rsidR="00017387" w:rsidRDefault="000173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44E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38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6E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87"/>
    <w:rsid w:val="0001738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A077A"/>
  <w15:chartTrackingRefBased/>
  <w15:docId w15:val="{C1AE3CE2-7858-45F8-84EA-0777EB05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73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2024-04-04T10:01:00Z</dcterms:created>
  <dcterms:modified xsi:type="dcterms:W3CDTF">2024-04-04T10:02:00Z</dcterms:modified>
</cp:coreProperties>
</file>